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DA284" w14:textId="77777777" w:rsidR="00624BF4" w:rsidRDefault="00624BF4" w:rsidP="00624BF4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KYAIGDON, senior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7960951D" w14:textId="77777777" w:rsidR="00624BF4" w:rsidRDefault="00624BF4" w:rsidP="00624BF4">
      <w:pPr>
        <w:pStyle w:val="NoSpacing"/>
        <w:rPr>
          <w:rFonts w:cs="Times New Roman"/>
          <w:szCs w:val="24"/>
        </w:rPr>
      </w:pPr>
    </w:p>
    <w:p w14:paraId="094580C9" w14:textId="77777777" w:rsidR="00624BF4" w:rsidRDefault="00624BF4" w:rsidP="00624BF4">
      <w:pPr>
        <w:pStyle w:val="NoSpacing"/>
        <w:rPr>
          <w:rFonts w:cs="Times New Roman"/>
          <w:szCs w:val="24"/>
        </w:rPr>
      </w:pPr>
    </w:p>
    <w:p w14:paraId="4A6A4D40" w14:textId="77777777" w:rsidR="00624BF4" w:rsidRDefault="00624BF4" w:rsidP="00624B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Jul.</w:t>
      </w:r>
      <w:r>
        <w:rPr>
          <w:rFonts w:cs="Times New Roman"/>
          <w:szCs w:val="24"/>
        </w:rPr>
        <w:tab/>
        <w:t>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East Looe, </w:t>
      </w:r>
    </w:p>
    <w:p w14:paraId="6B226CDC" w14:textId="77777777" w:rsidR="00624BF4" w:rsidRDefault="00624BF4" w:rsidP="00624B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Cornwall,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John </w:t>
      </w:r>
      <w:proofErr w:type="spellStart"/>
      <w:r>
        <w:rPr>
          <w:rFonts w:cs="Times New Roman"/>
          <w:szCs w:val="24"/>
        </w:rPr>
        <w:t>Colshill</w:t>
      </w:r>
      <w:proofErr w:type="spellEnd"/>
      <w:r>
        <w:rPr>
          <w:rFonts w:cs="Times New Roman"/>
          <w:szCs w:val="24"/>
        </w:rPr>
        <w:t>(q.v.).</w:t>
      </w:r>
    </w:p>
    <w:p w14:paraId="22B7213F" w14:textId="77777777" w:rsidR="00624BF4" w:rsidRDefault="00624BF4" w:rsidP="00624BF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68321F6" w14:textId="77777777" w:rsidR="00624BF4" w:rsidRDefault="00624BF4" w:rsidP="00624BF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p.75)</w:t>
      </w:r>
    </w:p>
    <w:p w14:paraId="4FBABD6C" w14:textId="77777777" w:rsidR="00624BF4" w:rsidRDefault="00624BF4" w:rsidP="00624BF4">
      <w:pPr>
        <w:pStyle w:val="NoSpacing"/>
        <w:rPr>
          <w:rFonts w:eastAsia="Times New Roman" w:cs="Times New Roman"/>
          <w:szCs w:val="24"/>
        </w:rPr>
      </w:pPr>
    </w:p>
    <w:p w14:paraId="4A01B705" w14:textId="77777777" w:rsidR="00624BF4" w:rsidRDefault="00624BF4" w:rsidP="00624BF4">
      <w:pPr>
        <w:pStyle w:val="NoSpacing"/>
        <w:rPr>
          <w:rFonts w:eastAsia="Times New Roman" w:cs="Times New Roman"/>
          <w:szCs w:val="24"/>
        </w:rPr>
      </w:pPr>
    </w:p>
    <w:p w14:paraId="3ED70C0A" w14:textId="77777777" w:rsidR="00624BF4" w:rsidRDefault="00624BF4" w:rsidP="00624BF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June 2023</w:t>
      </w:r>
    </w:p>
    <w:p w14:paraId="600D361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224D2" w14:textId="77777777" w:rsidR="00624BF4" w:rsidRDefault="00624BF4" w:rsidP="009139A6">
      <w:r>
        <w:separator/>
      </w:r>
    </w:p>
  </w:endnote>
  <w:endnote w:type="continuationSeparator" w:id="0">
    <w:p w14:paraId="65CA5E97" w14:textId="77777777" w:rsidR="00624BF4" w:rsidRDefault="00624B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430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EB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7D9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1B6F8" w14:textId="77777777" w:rsidR="00624BF4" w:rsidRDefault="00624BF4" w:rsidP="009139A6">
      <w:r>
        <w:separator/>
      </w:r>
    </w:p>
  </w:footnote>
  <w:footnote w:type="continuationSeparator" w:id="0">
    <w:p w14:paraId="6B59CF63" w14:textId="77777777" w:rsidR="00624BF4" w:rsidRDefault="00624B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3AD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59A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835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BF4"/>
    <w:rsid w:val="000666E0"/>
    <w:rsid w:val="002510B7"/>
    <w:rsid w:val="005C130B"/>
    <w:rsid w:val="00624BF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F228F"/>
  <w15:chartTrackingRefBased/>
  <w15:docId w15:val="{1EEA42C2-8656-43D9-BA6A-7A55AE298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2023-06-14T20:04:00Z</dcterms:created>
  <dcterms:modified xsi:type="dcterms:W3CDTF">2023-06-14T20:05:00Z</dcterms:modified>
</cp:coreProperties>
</file>